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-685800</wp:posOffset>
                </wp:positionH>
                <wp:positionV relativeFrom="paragraph">
                  <wp:posOffset>-198120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>试卷         分院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pt;margin-top:-15.6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20KmK9kAAAAMAQAADwAAAAAAAAABACAAAAAiAAAAZHJzL2Rvd25yZXYueG1sUEsB&#10;AhQAFAAAAAgAh07iQGEEdEv0AQAA9AMAAA4AAAAAAAAAAQAgAAAAKAEAAGRycy9lMm9Eb2MueG1s&#10;UEsFBgAAAAAGAAYAWQEAAI4FAAAAAA=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>试卷         分院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>《计量经济学》课程考试试卷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8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</w:t>
      </w:r>
    </w:p>
    <w:p>
      <w:r>
        <w:rPr>
          <w:rFonts w:hint="eastAsia"/>
        </w:rPr>
        <w:t xml:space="preserve">  </w:t>
      </w:r>
    </w:p>
    <w:tbl>
      <w:tblPr>
        <w:tblStyle w:val="4"/>
        <w:tblpPr w:leftFromText="180" w:rightFromText="180" w:vertAnchor="page" w:horzAnchor="page" w:tblpX="1" w:tblpY="4128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 w:ascii="黑体" w:eastAsia="黑体"/>
          <w:b/>
        </w:rPr>
      </w:pPr>
    </w:p>
    <w:p>
      <w:pPr>
        <w:rPr>
          <w:rFonts w:hint="eastAsia" w:ascii="黑体" w:eastAsia="黑体"/>
          <w:b/>
        </w:rPr>
      </w:pPr>
    </w:p>
    <w:tbl>
      <w:tblPr>
        <w:tblStyle w:val="4"/>
        <w:tblpPr w:leftFromText="180" w:rightFromText="180" w:vertAnchor="text" w:horzAnchor="page" w:tblpX="2255" w:tblpY="272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420"/>
        <w:rPr>
          <w:b/>
        </w:rPr>
      </w:pPr>
    </w:p>
    <w:p>
      <w:p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一、单项选择题（每小题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，共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 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计量经济学是下列哪门学科的分支学科（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）。  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统计学    B．数学    C．经济学    D．数理统计学 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计量经济学成为一门独立学科的标志是（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）。 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A．1930年世界计量经济学会成立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B．1933年《计量经济学》会刊出版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C．1969年诺贝尔经济学奖设立   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D．1926年计量经济学（Economics）一词构造出来 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外生变量和滞后变量统称为（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）。 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控制变量    B．解释变量    C．被解释变量   D．前定变量 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横截面数据是指（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）。 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同一时点上不同统计单位相同统计指标组成的数据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B．同一时点上相同统计单位相同统计指标组成的数据 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C．同一时点上相同统计单位不同统计指标组成的数据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D．同一时点上不同统计单位不同统计指标组成的数据 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同一统计指标，同一统计单位按时间顺序记录形成的数据列是（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）。 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时期数据  B．混合数据   C．时间序列数据   D．横截面数据 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在计量经济模型中，由模型系统内部因素决定，表现为具有一定的概率分布的随机变量，其数值受模型中其他变量影响的变量是（    ）。  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内生变量    B．外生变量   C．滞后变量    D．前定变量 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 xml:space="preserve">描述微观主体经济活动中的变量关系的计量经济模型是（   ）。  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微观计量经济模型        B．宏观计量经济模型    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C．理论计量经济模型        D．应用计量经济模型  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经济计量模型的被解释变量一定是（   ）。  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控制变量   B．政策变量  C．内生变量    D．外生变量 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下面属于横截面数据的是（   ）。 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A．1991－2003年各年某地区20个乡镇企业的平均工业产值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B．1991－2003年各年某地区20个乡镇企业各镇的工业产值 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C．某年某地区20个乡镇工业产值的合计数     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D．某年某地区20个乡镇各镇的工业产值 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经济计量分析工作的基本步骤是（   ）。  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设定理论模型→收集样本资料→估计模型参数→检验模型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B．设定模型→估计参数→检验模型→应用模型 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C．个体设计→总体估计→估计模型→应用模型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D．确定模型导向→确定变量及方程式→估计模型→应用模型  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多项选择题（每小题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共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 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计量经济学是以下哪些学科相结合的综合性学科（   ）。 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统计学    B．数理经济学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C．经济统计学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D．数学     E．经济学  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从内容角度看，计量经济学可分为（    ）。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A．理论计量经济学     B．狭义计量经济学     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C．应用计量经济学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D．广义计量经济学     E．金融计量经济学  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从学科角度看，计量经济学可分为（    ）。 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理论计量经济学     B．狭义计量经济学     C．应用计量经济学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D．广义计量经济学     E．金融计量经济学  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从变量的因果关系看，经济变量可分为（    ）。  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解释变量       B．被解释变量      C．内生变量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D．外生变量       E．控制变量  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从变量的性质看，经济变量可分为（     ）。  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解释变量           B．被解释变量         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C．内生变量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D．外生变量       E．控制变量  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使用时序数据进行经济计量分析时，要求指标统计的（    ）。  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对象及范围可比    B．时间可比            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C．口径可比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D．计算方法可比    E．内容可比 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一个计量经济模型由以下哪些部分构成（     ）。  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变量    B．参数  C．随机误差项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D．方程式  E．虚拟变量  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与其他经济模型相比，计量经济模型有如下特点（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)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确定性  B．经验性   C．随机性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D．动态性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 E．灵活性 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一个计量经济模型中，可作为解释变量的有（    ）。  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内生变量  B．外生变量  C．控制变量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D．政策变量 E．滞后变量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10．计量经济模型的应用在于（    ）。  </w:t>
      </w:r>
    </w:p>
    <w:p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结构分析      B．经济预测    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C．政策评价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D．检验和发展经济理论  E．设定和检验模型</w:t>
      </w:r>
    </w:p>
    <w:p>
      <w:pPr>
        <w:numPr>
          <w:ilvl w:val="0"/>
          <w:numId w:val="32"/>
        </w:num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名词解释（每小题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 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numPr>
          <w:ilvl w:val="0"/>
          <w:numId w:val="33"/>
        </w:num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经济变量            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33"/>
        </w:num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解释变量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33"/>
        </w:num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被解释变量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33"/>
        </w:num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内生变量    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简答题（每小题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 </w:t>
      </w:r>
      <w:r>
        <w:rPr>
          <w:rFonts w:hint="eastAsia" w:ascii="宋体" w:hAnsi="宋体" w:eastAsia="宋体" w:cs="宋体"/>
          <w:sz w:val="24"/>
          <w:szCs w:val="24"/>
        </w:rPr>
        <w:t xml:space="preserve">  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计量经济模型有哪些应用？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</w:t>
      </w:r>
    </w:p>
    <w:p>
      <w:pPr>
        <w:widowControl w:val="0"/>
        <w:numPr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简述建立与应用计量经济模型的主要步骤。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五、计算分析题（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 xml:space="preserve">某行业利润Y不仅与销售额X有关，而且与季度因素有关。  </w:t>
      </w:r>
    </w:p>
    <w:p>
      <w:pPr>
        <w:widowControl w:val="0"/>
        <w:numPr>
          <w:ilvl w:val="0"/>
          <w:numId w:val="34"/>
        </w:num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如果认为季度因素使利润平均值发生变异，应如何引入虚拟变量？  </w:t>
      </w:r>
    </w:p>
    <w:p>
      <w:pPr>
        <w:widowControl w:val="0"/>
        <w:numPr>
          <w:ilvl w:val="0"/>
          <w:numId w:val="34"/>
        </w:num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如果认为季度因素使利润对销售额的变化额发生变异，应如何引入虚拟变量？  </w:t>
      </w:r>
    </w:p>
    <w:p>
      <w:pPr>
        <w:widowControl w:val="0"/>
        <w:numPr>
          <w:ilvl w:val="0"/>
          <w:numId w:val="34"/>
        </w:num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如果认为上述两种情况都存在，又应如何引入虚拟变量？对上述三种情况分别设定利润模型。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  </w:t>
      </w:r>
    </w:p>
    <w:p/>
    <w:sectPr>
      <w:footerReference r:id="rId3" w:type="default"/>
      <w:footerReference r:id="rId4" w:type="even"/>
      <w:pgSz w:w="23757" w:h="16783" w:orient="landscape"/>
      <w:pgMar w:top="1701" w:right="1440" w:bottom="1077" w:left="1701" w:header="851" w:footer="992" w:gutter="0"/>
      <w:cols w:equalWidth="0" w:num="2">
        <w:col w:w="10095" w:space="425"/>
        <w:col w:w="1009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EAF4F"/>
    <w:multiLevelType w:val="singleLevel"/>
    <w:tmpl w:val="411EAF4F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5A1FBBDD"/>
    <w:multiLevelType w:val="singleLevel"/>
    <w:tmpl w:val="5A1FBBDD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5A1FBBF2"/>
    <w:multiLevelType w:val="singleLevel"/>
    <w:tmpl w:val="5A1FBBF2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5A1FBC00"/>
    <w:multiLevelType w:val="singleLevel"/>
    <w:tmpl w:val="5A1FBC00"/>
    <w:lvl w:ilvl="0" w:tentative="0">
      <w:start w:val="2"/>
      <w:numFmt w:val="decimal"/>
      <w:suff w:val="nothing"/>
      <w:lvlText w:val="%1．"/>
      <w:lvlJc w:val="left"/>
    </w:lvl>
  </w:abstractNum>
  <w:abstractNum w:abstractNumId="4">
    <w:nsid w:val="5A1FBC2A"/>
    <w:multiLevelType w:val="singleLevel"/>
    <w:tmpl w:val="5A1FBC2A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5A1FBC3C"/>
    <w:multiLevelType w:val="singleLevel"/>
    <w:tmpl w:val="5A1FBC3C"/>
    <w:lvl w:ilvl="0" w:tentative="0">
      <w:start w:val="4"/>
      <w:numFmt w:val="decimal"/>
      <w:suff w:val="nothing"/>
      <w:lvlText w:val="%1．"/>
      <w:lvlJc w:val="left"/>
    </w:lvl>
  </w:abstractNum>
  <w:abstractNum w:abstractNumId="6">
    <w:nsid w:val="5A1FBC49"/>
    <w:multiLevelType w:val="singleLevel"/>
    <w:tmpl w:val="5A1FBC49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5A1FBC5E"/>
    <w:multiLevelType w:val="singleLevel"/>
    <w:tmpl w:val="5A1FBC5E"/>
    <w:lvl w:ilvl="0" w:tentative="0">
      <w:start w:val="5"/>
      <w:numFmt w:val="decimal"/>
      <w:suff w:val="nothing"/>
      <w:lvlText w:val="%1．"/>
      <w:lvlJc w:val="left"/>
    </w:lvl>
  </w:abstractNum>
  <w:abstractNum w:abstractNumId="8">
    <w:nsid w:val="5A1FBC77"/>
    <w:multiLevelType w:val="singleLevel"/>
    <w:tmpl w:val="5A1FBC77"/>
    <w:lvl w:ilvl="0" w:tentative="0">
      <w:start w:val="1"/>
      <w:numFmt w:val="upperLetter"/>
      <w:suff w:val="nothing"/>
      <w:lvlText w:val="%1．"/>
      <w:lvlJc w:val="left"/>
    </w:lvl>
  </w:abstractNum>
  <w:abstractNum w:abstractNumId="9">
    <w:nsid w:val="5A1FBC86"/>
    <w:multiLevelType w:val="singleLevel"/>
    <w:tmpl w:val="5A1FBC86"/>
    <w:lvl w:ilvl="0" w:tentative="0">
      <w:start w:val="6"/>
      <w:numFmt w:val="decimal"/>
      <w:suff w:val="nothing"/>
      <w:lvlText w:val="%1．"/>
      <w:lvlJc w:val="left"/>
    </w:lvl>
  </w:abstractNum>
  <w:abstractNum w:abstractNumId="10">
    <w:nsid w:val="5A1FBC9C"/>
    <w:multiLevelType w:val="singleLevel"/>
    <w:tmpl w:val="5A1FBC9C"/>
    <w:lvl w:ilvl="0" w:tentative="0">
      <w:start w:val="1"/>
      <w:numFmt w:val="upperLetter"/>
      <w:suff w:val="nothing"/>
      <w:lvlText w:val="%1．"/>
      <w:lvlJc w:val="left"/>
    </w:lvl>
  </w:abstractNum>
  <w:abstractNum w:abstractNumId="11">
    <w:nsid w:val="5A1FBCBD"/>
    <w:multiLevelType w:val="singleLevel"/>
    <w:tmpl w:val="5A1FBCBD"/>
    <w:lvl w:ilvl="0" w:tentative="0">
      <w:start w:val="1"/>
      <w:numFmt w:val="upperLetter"/>
      <w:suff w:val="nothing"/>
      <w:lvlText w:val="%1．"/>
      <w:lvlJc w:val="left"/>
    </w:lvl>
  </w:abstractNum>
  <w:abstractNum w:abstractNumId="12">
    <w:nsid w:val="5A1FBCCD"/>
    <w:multiLevelType w:val="singleLevel"/>
    <w:tmpl w:val="5A1FBCCD"/>
    <w:lvl w:ilvl="0" w:tentative="0">
      <w:start w:val="8"/>
      <w:numFmt w:val="decimal"/>
      <w:suff w:val="nothing"/>
      <w:lvlText w:val="%1．"/>
      <w:lvlJc w:val="left"/>
    </w:lvl>
  </w:abstractNum>
  <w:abstractNum w:abstractNumId="13">
    <w:nsid w:val="5A1FBCE4"/>
    <w:multiLevelType w:val="singleLevel"/>
    <w:tmpl w:val="5A1FBCE4"/>
    <w:lvl w:ilvl="0" w:tentative="0">
      <w:start w:val="1"/>
      <w:numFmt w:val="upperLetter"/>
      <w:suff w:val="nothing"/>
      <w:lvlText w:val="%1．"/>
      <w:lvlJc w:val="left"/>
    </w:lvl>
  </w:abstractNum>
  <w:abstractNum w:abstractNumId="14">
    <w:nsid w:val="5A1FBCF1"/>
    <w:multiLevelType w:val="singleLevel"/>
    <w:tmpl w:val="5A1FBCF1"/>
    <w:lvl w:ilvl="0" w:tentative="0">
      <w:start w:val="9"/>
      <w:numFmt w:val="decimal"/>
      <w:suff w:val="nothing"/>
      <w:lvlText w:val="%1．"/>
      <w:lvlJc w:val="left"/>
    </w:lvl>
  </w:abstractNum>
  <w:abstractNum w:abstractNumId="15">
    <w:nsid w:val="5A1FBD0B"/>
    <w:multiLevelType w:val="singleLevel"/>
    <w:tmpl w:val="5A1FBD0B"/>
    <w:lvl w:ilvl="0" w:tentative="0">
      <w:start w:val="1"/>
      <w:numFmt w:val="upperLetter"/>
      <w:suff w:val="nothing"/>
      <w:lvlText w:val="%1．"/>
      <w:lvlJc w:val="left"/>
    </w:lvl>
  </w:abstractNum>
  <w:abstractNum w:abstractNumId="16">
    <w:nsid w:val="5A1FBDF6"/>
    <w:multiLevelType w:val="singleLevel"/>
    <w:tmpl w:val="5A1FBDF6"/>
    <w:lvl w:ilvl="0" w:tentative="0">
      <w:start w:val="1"/>
      <w:numFmt w:val="decimal"/>
      <w:suff w:val="nothing"/>
      <w:lvlText w:val="%1．"/>
      <w:lvlJc w:val="left"/>
    </w:lvl>
  </w:abstractNum>
  <w:abstractNum w:abstractNumId="17">
    <w:nsid w:val="5A1FBE06"/>
    <w:multiLevelType w:val="singleLevel"/>
    <w:tmpl w:val="5A1FBE06"/>
    <w:lvl w:ilvl="0" w:tentative="0">
      <w:start w:val="1"/>
      <w:numFmt w:val="upperLetter"/>
      <w:suff w:val="nothing"/>
      <w:lvlText w:val="%1．"/>
      <w:lvlJc w:val="left"/>
    </w:lvl>
  </w:abstractNum>
  <w:abstractNum w:abstractNumId="18">
    <w:nsid w:val="5A1FBE23"/>
    <w:multiLevelType w:val="singleLevel"/>
    <w:tmpl w:val="5A1FBE23"/>
    <w:lvl w:ilvl="0" w:tentative="0">
      <w:start w:val="2"/>
      <w:numFmt w:val="decimal"/>
      <w:suff w:val="nothing"/>
      <w:lvlText w:val="%1．"/>
      <w:lvlJc w:val="left"/>
    </w:lvl>
  </w:abstractNum>
  <w:abstractNum w:abstractNumId="19">
    <w:nsid w:val="5A1FBE4D"/>
    <w:multiLevelType w:val="singleLevel"/>
    <w:tmpl w:val="5A1FBE4D"/>
    <w:lvl w:ilvl="0" w:tentative="0">
      <w:start w:val="1"/>
      <w:numFmt w:val="upperLetter"/>
      <w:suff w:val="nothing"/>
      <w:lvlText w:val="%1．"/>
      <w:lvlJc w:val="left"/>
    </w:lvl>
  </w:abstractNum>
  <w:abstractNum w:abstractNumId="20">
    <w:nsid w:val="5A1FBE71"/>
    <w:multiLevelType w:val="singleLevel"/>
    <w:tmpl w:val="5A1FBE71"/>
    <w:lvl w:ilvl="0" w:tentative="0">
      <w:start w:val="5"/>
      <w:numFmt w:val="decimal"/>
      <w:suff w:val="nothing"/>
      <w:lvlText w:val="%1．"/>
      <w:lvlJc w:val="left"/>
    </w:lvl>
  </w:abstractNum>
  <w:abstractNum w:abstractNumId="21">
    <w:nsid w:val="5A1FBE7F"/>
    <w:multiLevelType w:val="singleLevel"/>
    <w:tmpl w:val="5A1FBE7F"/>
    <w:lvl w:ilvl="0" w:tentative="0">
      <w:start w:val="1"/>
      <w:numFmt w:val="upperLetter"/>
      <w:suff w:val="nothing"/>
      <w:lvlText w:val="%1．"/>
      <w:lvlJc w:val="left"/>
    </w:lvl>
  </w:abstractNum>
  <w:abstractNum w:abstractNumId="22">
    <w:nsid w:val="5A1FBE95"/>
    <w:multiLevelType w:val="singleLevel"/>
    <w:tmpl w:val="5A1FBE95"/>
    <w:lvl w:ilvl="0" w:tentative="0">
      <w:start w:val="6"/>
      <w:numFmt w:val="decimal"/>
      <w:suff w:val="nothing"/>
      <w:lvlText w:val="%1．"/>
      <w:lvlJc w:val="left"/>
    </w:lvl>
  </w:abstractNum>
  <w:abstractNum w:abstractNumId="23">
    <w:nsid w:val="5A1FBEA6"/>
    <w:multiLevelType w:val="singleLevel"/>
    <w:tmpl w:val="5A1FBEA6"/>
    <w:lvl w:ilvl="0" w:tentative="0">
      <w:start w:val="1"/>
      <w:numFmt w:val="upperLetter"/>
      <w:suff w:val="nothing"/>
      <w:lvlText w:val="%1．"/>
      <w:lvlJc w:val="left"/>
    </w:lvl>
  </w:abstractNum>
  <w:abstractNum w:abstractNumId="24">
    <w:nsid w:val="5A1FBEB6"/>
    <w:multiLevelType w:val="singleLevel"/>
    <w:tmpl w:val="5A1FBEB6"/>
    <w:lvl w:ilvl="0" w:tentative="0">
      <w:start w:val="7"/>
      <w:numFmt w:val="decimal"/>
      <w:suff w:val="nothing"/>
      <w:lvlText w:val="%1．"/>
      <w:lvlJc w:val="left"/>
    </w:lvl>
  </w:abstractNum>
  <w:abstractNum w:abstractNumId="25">
    <w:nsid w:val="5A1FBECF"/>
    <w:multiLevelType w:val="singleLevel"/>
    <w:tmpl w:val="5A1FBECF"/>
    <w:lvl w:ilvl="0" w:tentative="0">
      <w:start w:val="1"/>
      <w:numFmt w:val="upperLetter"/>
      <w:suff w:val="nothing"/>
      <w:lvlText w:val="%1．"/>
      <w:lvlJc w:val="left"/>
    </w:lvl>
  </w:abstractNum>
  <w:abstractNum w:abstractNumId="26">
    <w:nsid w:val="5A1FBEEE"/>
    <w:multiLevelType w:val="singleLevel"/>
    <w:tmpl w:val="5A1FBEEE"/>
    <w:lvl w:ilvl="0" w:tentative="0">
      <w:start w:val="8"/>
      <w:numFmt w:val="decimal"/>
      <w:suff w:val="nothing"/>
      <w:lvlText w:val="%1．"/>
      <w:lvlJc w:val="left"/>
    </w:lvl>
  </w:abstractNum>
  <w:abstractNum w:abstractNumId="27">
    <w:nsid w:val="5A1FBF17"/>
    <w:multiLevelType w:val="singleLevel"/>
    <w:tmpl w:val="5A1FBF17"/>
    <w:lvl w:ilvl="0" w:tentative="0">
      <w:start w:val="1"/>
      <w:numFmt w:val="upperLetter"/>
      <w:suff w:val="nothing"/>
      <w:lvlText w:val="%1．"/>
      <w:lvlJc w:val="left"/>
    </w:lvl>
  </w:abstractNum>
  <w:abstractNum w:abstractNumId="28">
    <w:nsid w:val="5A1FBF24"/>
    <w:multiLevelType w:val="singleLevel"/>
    <w:tmpl w:val="5A1FBF24"/>
    <w:lvl w:ilvl="0" w:tentative="0">
      <w:start w:val="9"/>
      <w:numFmt w:val="decimal"/>
      <w:suff w:val="nothing"/>
      <w:lvlText w:val="%1．"/>
      <w:lvlJc w:val="left"/>
    </w:lvl>
  </w:abstractNum>
  <w:abstractNum w:abstractNumId="29">
    <w:nsid w:val="5A1FBF44"/>
    <w:multiLevelType w:val="singleLevel"/>
    <w:tmpl w:val="5A1FBF44"/>
    <w:lvl w:ilvl="0" w:tentative="0">
      <w:start w:val="1"/>
      <w:numFmt w:val="upperLetter"/>
      <w:suff w:val="nothing"/>
      <w:lvlText w:val="%1．"/>
      <w:lvlJc w:val="left"/>
    </w:lvl>
  </w:abstractNum>
  <w:abstractNum w:abstractNumId="30">
    <w:nsid w:val="5A1FBF5A"/>
    <w:multiLevelType w:val="singleLevel"/>
    <w:tmpl w:val="5A1FBF5A"/>
    <w:lvl w:ilvl="0" w:tentative="0">
      <w:start w:val="1"/>
      <w:numFmt w:val="upperLetter"/>
      <w:suff w:val="nothing"/>
      <w:lvlText w:val="%1．"/>
      <w:lvlJc w:val="left"/>
    </w:lvl>
  </w:abstractNum>
  <w:abstractNum w:abstractNumId="31">
    <w:nsid w:val="5A1FBF92"/>
    <w:multiLevelType w:val="singleLevel"/>
    <w:tmpl w:val="5A1FBF92"/>
    <w:lvl w:ilvl="0" w:tentative="0">
      <w:start w:val="3"/>
      <w:numFmt w:val="chineseCounting"/>
      <w:suff w:val="nothing"/>
      <w:lvlText w:val="%1、"/>
      <w:lvlJc w:val="left"/>
    </w:lvl>
  </w:abstractNum>
  <w:abstractNum w:abstractNumId="32">
    <w:nsid w:val="5A1FBF9F"/>
    <w:multiLevelType w:val="singleLevel"/>
    <w:tmpl w:val="5A1FBF9F"/>
    <w:lvl w:ilvl="0" w:tentative="0">
      <w:start w:val="1"/>
      <w:numFmt w:val="decimal"/>
      <w:suff w:val="nothing"/>
      <w:lvlText w:val="%1．"/>
      <w:lvlJc w:val="left"/>
    </w:lvl>
  </w:abstractNum>
  <w:abstractNum w:abstractNumId="33">
    <w:nsid w:val="5A1FC4B5"/>
    <w:multiLevelType w:val="singleLevel"/>
    <w:tmpl w:val="5A1FC4B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0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B0639"/>
    <w:rsid w:val="05656870"/>
    <w:rsid w:val="082E1DD4"/>
    <w:rsid w:val="0B095BC6"/>
    <w:rsid w:val="0DB35E1C"/>
    <w:rsid w:val="1DDF3E34"/>
    <w:rsid w:val="2DE45451"/>
    <w:rsid w:val="2F913F9C"/>
    <w:rsid w:val="485B0639"/>
    <w:rsid w:val="57221348"/>
    <w:rsid w:val="5C3E46DD"/>
    <w:rsid w:val="61055A5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msung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2018-07-13T07:21:00Z</dcterms:created>
  <dc:creator>samsung</dc:creator>
  <cp:lastModifiedBy>。!!!</cp:lastModifiedBy>
  <dcterms:modified xsi:type="dcterms:W3CDTF">2020-07-31T07:16:01Z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